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4CCC20" w14:textId="77777777" w:rsidR="009E22ED" w:rsidRDefault="009E22ED" w:rsidP="009E22E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Richard KEMBER</w:t>
      </w:r>
      <w:r>
        <w:rPr>
          <w:rFonts w:ascii="Times New Roman" w:hAnsi="Times New Roman" w:cs="Times New Roman"/>
          <w:sz w:val="24"/>
          <w:szCs w:val="24"/>
        </w:rPr>
        <w:t xml:space="preserve">       (fl.1492)</w:t>
      </w:r>
    </w:p>
    <w:p w14:paraId="363FE189" w14:textId="77777777" w:rsidR="009E22ED" w:rsidRDefault="009E22ED" w:rsidP="009E22E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London. Cutler.</w:t>
      </w:r>
    </w:p>
    <w:p w14:paraId="4BBC0CA0" w14:textId="77777777" w:rsidR="009E22ED" w:rsidRDefault="009E22ED" w:rsidP="009E22E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83D3763" w14:textId="77777777" w:rsidR="009E22ED" w:rsidRDefault="009E22ED" w:rsidP="009E22E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F827B9A" w14:textId="77777777" w:rsidR="009E22ED" w:rsidRDefault="009E22ED" w:rsidP="009E22E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1492</w:t>
      </w:r>
      <w:r>
        <w:rPr>
          <w:rFonts w:ascii="Times New Roman" w:hAnsi="Times New Roman" w:cs="Times New Roman"/>
          <w:sz w:val="24"/>
          <w:szCs w:val="24"/>
        </w:rPr>
        <w:tab/>
        <w:t>He took on an apprentice, Thomas Dove(q.v.).</w:t>
      </w:r>
    </w:p>
    <w:p w14:paraId="3BCC83FC" w14:textId="1ACF415B" w:rsidR="009E22ED" w:rsidRDefault="009E22ED" w:rsidP="009E22E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A3322F">
        <w:rPr>
          <w:rFonts w:ascii="Times New Roman" w:hAnsi="Times New Roman" w:cs="Times New Roman"/>
          <w:sz w:val="24"/>
          <w:szCs w:val="24"/>
        </w:rPr>
        <w:t>(London Apprenticeship Abstracts 1442-1850)</w:t>
      </w:r>
    </w:p>
    <w:p w14:paraId="1C0B0478" w14:textId="7B471B00" w:rsidR="00FC1989" w:rsidRDefault="00FC1989" w:rsidP="009E22E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[in the accounts of the Cutlers’ Company he occurs as Thomas Dover]</w:t>
      </w:r>
    </w:p>
    <w:p w14:paraId="2FF02780" w14:textId="77777777" w:rsidR="009E22ED" w:rsidRDefault="009E22ED" w:rsidP="009E22E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B2821E2" w14:textId="77777777" w:rsidR="009E22ED" w:rsidRDefault="009E22ED" w:rsidP="009E22E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DA8A069" w14:textId="77777777" w:rsidR="009E22ED" w:rsidRDefault="009E22ED" w:rsidP="009E22E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29 May 2022</w:t>
      </w:r>
    </w:p>
    <w:p w14:paraId="7894EB72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604D0C" w14:textId="77777777" w:rsidR="009E22ED" w:rsidRDefault="009E22ED" w:rsidP="009139A6">
      <w:r>
        <w:separator/>
      </w:r>
    </w:p>
  </w:endnote>
  <w:endnote w:type="continuationSeparator" w:id="0">
    <w:p w14:paraId="1CA5C308" w14:textId="77777777" w:rsidR="009E22ED" w:rsidRDefault="009E22ED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CEA36E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BAA486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0876A2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196A48" w14:textId="77777777" w:rsidR="009E22ED" w:rsidRDefault="009E22ED" w:rsidP="009139A6">
      <w:r>
        <w:separator/>
      </w:r>
    </w:p>
  </w:footnote>
  <w:footnote w:type="continuationSeparator" w:id="0">
    <w:p w14:paraId="7ED98DE2" w14:textId="77777777" w:rsidR="009E22ED" w:rsidRDefault="009E22ED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49602F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3EEE55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BCB480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22ED"/>
    <w:rsid w:val="000666E0"/>
    <w:rsid w:val="002510B7"/>
    <w:rsid w:val="005C130B"/>
    <w:rsid w:val="00826F5C"/>
    <w:rsid w:val="009139A6"/>
    <w:rsid w:val="009448BB"/>
    <w:rsid w:val="009E22ED"/>
    <w:rsid w:val="00A3176C"/>
    <w:rsid w:val="00AE65F8"/>
    <w:rsid w:val="00BA00AB"/>
    <w:rsid w:val="00CB4ED9"/>
    <w:rsid w:val="00EB3209"/>
    <w:rsid w:val="00F5287F"/>
    <w:rsid w:val="00FC19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F27415"/>
  <w15:chartTrackingRefBased/>
  <w15:docId w15:val="{8B16DAAA-6CC1-4233-8497-75A47D0A35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5</TotalTime>
  <Pages>1</Pages>
  <Words>34</Words>
  <Characters>200</Characters>
  <Application>Microsoft Office Word</Application>
  <DocSecurity>0</DocSecurity>
  <Lines>1</Lines>
  <Paragraphs>1</Paragraphs>
  <ScaleCrop>false</ScaleCrop>
  <Company/>
  <LinksUpToDate>false</LinksUpToDate>
  <CharactersWithSpaces>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2022-07-19T19:12:00Z</dcterms:created>
  <dcterms:modified xsi:type="dcterms:W3CDTF">2023-03-03T13:34:00Z</dcterms:modified>
</cp:coreProperties>
</file>